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61A192" w14:textId="77777777" w:rsidR="007421FA" w:rsidRDefault="007421FA" w:rsidP="007421FA">
      <w:pPr>
        <w:spacing w:line="360" w:lineRule="auto"/>
        <w:jc w:val="right"/>
        <w:rPr>
          <w:rFonts w:ascii="Bookman Old Style" w:hAnsi="Bookman Old Style" w:cs="Calibri"/>
        </w:rPr>
      </w:pPr>
    </w:p>
    <w:p w14:paraId="21DEB37B" w14:textId="77777777" w:rsidR="00BB5A57" w:rsidRDefault="00BB5A57" w:rsidP="00BB5A57">
      <w:pPr>
        <w:autoSpaceDE w:val="0"/>
        <w:autoSpaceDN w:val="0"/>
        <w:adjustRightInd w:val="0"/>
        <w:jc w:val="center"/>
        <w:rPr>
          <w:rFonts w:ascii="TTFF501450t00" w:hAnsi="TTFF501450t00" w:cs="TTFF501450t00"/>
          <w:b/>
          <w:sz w:val="23"/>
          <w:szCs w:val="23"/>
        </w:rPr>
      </w:pPr>
      <w:r w:rsidRPr="00390B22">
        <w:rPr>
          <w:rFonts w:ascii="TTFF501450t00" w:hAnsi="TTFF501450t00" w:cs="TTFF501450t00"/>
          <w:b/>
          <w:sz w:val="23"/>
          <w:szCs w:val="23"/>
        </w:rPr>
        <w:t>SCHEDA RIEPILOGATIVA DEL PIANO DI EVACUAZIONE</w:t>
      </w:r>
    </w:p>
    <w:p w14:paraId="7798487A" w14:textId="77777777" w:rsidR="00BB5A57" w:rsidRPr="00390B22" w:rsidRDefault="00BB5A57" w:rsidP="00BB5A57">
      <w:pPr>
        <w:autoSpaceDE w:val="0"/>
        <w:autoSpaceDN w:val="0"/>
        <w:adjustRightInd w:val="0"/>
        <w:jc w:val="center"/>
        <w:rPr>
          <w:rFonts w:ascii="TTFF501450t00" w:hAnsi="TTFF501450t00" w:cs="TTFF501450t00"/>
          <w:b/>
          <w:sz w:val="23"/>
          <w:szCs w:val="23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6"/>
        <w:gridCol w:w="1751"/>
        <w:gridCol w:w="1695"/>
        <w:gridCol w:w="1529"/>
        <w:gridCol w:w="1621"/>
        <w:gridCol w:w="1642"/>
      </w:tblGrid>
      <w:tr w:rsidR="00BB5A57" w:rsidRPr="00A43015" w14:paraId="156A5694" w14:textId="77777777" w:rsidTr="00F57105">
        <w:trPr>
          <w:trHeight w:val="253"/>
        </w:trPr>
        <w:tc>
          <w:tcPr>
            <w:tcW w:w="1616" w:type="dxa"/>
          </w:tcPr>
          <w:p w14:paraId="2821658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2440095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47B4062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605D106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6D4B6AD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014F1DD1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53378EB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61EA5860" w14:textId="77777777" w:rsidTr="00F57105">
        <w:trPr>
          <w:trHeight w:val="253"/>
        </w:trPr>
        <w:tc>
          <w:tcPr>
            <w:tcW w:w="5062" w:type="dxa"/>
            <w:gridSpan w:val="3"/>
          </w:tcPr>
          <w:p w14:paraId="2B8819C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1F5188A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15F3A88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3F95690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0FCBAA07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764D553B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1513332E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1346901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011FF280" w14:textId="77777777" w:rsidTr="00F57105">
        <w:trPr>
          <w:trHeight w:val="253"/>
        </w:trPr>
        <w:tc>
          <w:tcPr>
            <w:tcW w:w="1616" w:type="dxa"/>
          </w:tcPr>
          <w:p w14:paraId="1C9F173F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1E4B93D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5472A12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4C9D220B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432FE7C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1FDB605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3E0C8390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4FE993AD" w14:textId="77777777" w:rsidTr="00F57105">
        <w:trPr>
          <w:trHeight w:val="253"/>
        </w:trPr>
        <w:tc>
          <w:tcPr>
            <w:tcW w:w="5062" w:type="dxa"/>
            <w:gridSpan w:val="3"/>
          </w:tcPr>
          <w:p w14:paraId="41A6BB0B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346264B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3DBED65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5D3185DF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19892836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4ED3419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3159F5FA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3DD862F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4394F47B" w14:textId="77777777" w:rsidTr="00F57105">
        <w:trPr>
          <w:trHeight w:val="253"/>
        </w:trPr>
        <w:tc>
          <w:tcPr>
            <w:tcW w:w="1616" w:type="dxa"/>
          </w:tcPr>
          <w:p w14:paraId="633E338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644C060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5391278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02A5EA6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321DC65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3B4E9A1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5179AAA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70ABCB00" w14:textId="77777777" w:rsidTr="00F57105">
        <w:trPr>
          <w:trHeight w:val="253"/>
        </w:trPr>
        <w:tc>
          <w:tcPr>
            <w:tcW w:w="5062" w:type="dxa"/>
            <w:gridSpan w:val="3"/>
          </w:tcPr>
          <w:p w14:paraId="4473D96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2B68A35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684EB5F7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2EA7A68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1B449A06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0997AFE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68D71824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31D58EE1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7A729E25" w14:textId="77777777" w:rsidTr="00F57105">
        <w:trPr>
          <w:trHeight w:val="253"/>
        </w:trPr>
        <w:tc>
          <w:tcPr>
            <w:tcW w:w="1616" w:type="dxa"/>
          </w:tcPr>
          <w:p w14:paraId="1EC6051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2DBDAE9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60E017B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0FFADC8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25EA724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2E2F85E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702FF26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2B83F0DD" w14:textId="77777777" w:rsidTr="00F57105">
        <w:trPr>
          <w:trHeight w:val="253"/>
        </w:trPr>
        <w:tc>
          <w:tcPr>
            <w:tcW w:w="5062" w:type="dxa"/>
            <w:gridSpan w:val="3"/>
          </w:tcPr>
          <w:p w14:paraId="1A29FE1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5805433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5CF0A22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16894760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6CD58DE7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7FBC109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5AF8A4A1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57B1CC5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00FDA828" w14:textId="77777777" w:rsidTr="00F57105">
        <w:trPr>
          <w:trHeight w:val="253"/>
        </w:trPr>
        <w:tc>
          <w:tcPr>
            <w:tcW w:w="1616" w:type="dxa"/>
          </w:tcPr>
          <w:p w14:paraId="0FD0A6D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529CF3E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6A45931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0A28158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3ECF66F0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35ACDF2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43FAA0F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71C97A27" w14:textId="77777777" w:rsidTr="00F57105">
        <w:trPr>
          <w:trHeight w:val="253"/>
        </w:trPr>
        <w:tc>
          <w:tcPr>
            <w:tcW w:w="5062" w:type="dxa"/>
            <w:gridSpan w:val="3"/>
          </w:tcPr>
          <w:p w14:paraId="1E28AF2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19D3E32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70BE23C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49703C6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5812BE05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5960225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358FC1C3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6210B22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0A525323" w14:textId="77777777" w:rsidTr="00F57105">
        <w:trPr>
          <w:trHeight w:val="253"/>
        </w:trPr>
        <w:tc>
          <w:tcPr>
            <w:tcW w:w="1616" w:type="dxa"/>
          </w:tcPr>
          <w:p w14:paraId="67091AC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6354FBF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4E530AFF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62D9B16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547885C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2EB1F63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7C3EA52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75BC92F5" w14:textId="77777777" w:rsidTr="00F57105">
        <w:trPr>
          <w:trHeight w:val="253"/>
        </w:trPr>
        <w:tc>
          <w:tcPr>
            <w:tcW w:w="5062" w:type="dxa"/>
            <w:gridSpan w:val="3"/>
          </w:tcPr>
          <w:p w14:paraId="134C1F5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6A5AF3D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3E4A6C6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482CB22F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71D3DAB2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5E5EB1B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44F28FD0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6779C11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</w:tbl>
    <w:p w14:paraId="2883F854" w14:textId="77777777" w:rsidR="00BB5A57" w:rsidRPr="00A43015" w:rsidRDefault="00BB5A57" w:rsidP="00BB5A57">
      <w:pPr>
        <w:autoSpaceDE w:val="0"/>
        <w:autoSpaceDN w:val="0"/>
        <w:adjustRightInd w:val="0"/>
        <w:rPr>
          <w:rFonts w:ascii="TTFF4FF0F0t00" w:hAnsi="TTFF4FF0F0t00" w:cs="TTFF4FF0F0t00"/>
          <w:sz w:val="14"/>
          <w:szCs w:val="16"/>
        </w:rPr>
      </w:pPr>
    </w:p>
    <w:p w14:paraId="69DA7938" w14:textId="77777777" w:rsidR="00BB5A57" w:rsidRPr="00AB2D77" w:rsidRDefault="00BB5A57" w:rsidP="00BB5A57">
      <w:pPr>
        <w:autoSpaceDE w:val="0"/>
        <w:autoSpaceDN w:val="0"/>
        <w:adjustRightInd w:val="0"/>
        <w:rPr>
          <w:rFonts w:ascii="TTFF4FF0F0t00" w:hAnsi="TTFF4FF0F0t00" w:cs="TTFF4FF0F0t00"/>
          <w:sz w:val="16"/>
          <w:szCs w:val="16"/>
        </w:rPr>
      </w:pPr>
      <w:r w:rsidRPr="00AB2D77">
        <w:rPr>
          <w:rFonts w:ascii="TTFF4FF0F0t00" w:hAnsi="TTFF4FF0F0t00" w:cs="TTFF4FF0F0t00"/>
          <w:sz w:val="16"/>
          <w:szCs w:val="16"/>
        </w:rPr>
        <w:t>Firma del RSPP</w:t>
      </w:r>
    </w:p>
    <w:p w14:paraId="7D6936DA" w14:textId="77777777" w:rsidR="00BB5A57" w:rsidRPr="00A43015" w:rsidRDefault="00BB5A57" w:rsidP="00BB5A57">
      <w:pPr>
        <w:autoSpaceDE w:val="0"/>
        <w:autoSpaceDN w:val="0"/>
        <w:adjustRightInd w:val="0"/>
        <w:rPr>
          <w:rFonts w:ascii="TTFF501450t00" w:hAnsi="TTFF501450t00" w:cs="TTFF501450t00"/>
          <w:sz w:val="14"/>
          <w:szCs w:val="16"/>
        </w:rPr>
      </w:pPr>
      <w:r w:rsidRPr="00A43015">
        <w:rPr>
          <w:rFonts w:ascii="TTFF501450t00" w:hAnsi="TTFF501450t00" w:cs="TTFF501450t00"/>
          <w:sz w:val="14"/>
          <w:szCs w:val="16"/>
        </w:rPr>
        <w:t>______________________________</w:t>
      </w:r>
    </w:p>
    <w:p w14:paraId="486A3D69" w14:textId="77777777" w:rsidR="00BB5A57" w:rsidRPr="00A43015" w:rsidRDefault="00BB5A57" w:rsidP="00BB5A57">
      <w:pPr>
        <w:autoSpaceDE w:val="0"/>
        <w:autoSpaceDN w:val="0"/>
        <w:adjustRightInd w:val="0"/>
        <w:rPr>
          <w:rFonts w:ascii="TTFF501450t00" w:hAnsi="TTFF501450t00" w:cs="TTFF501450t00"/>
          <w:sz w:val="14"/>
          <w:szCs w:val="16"/>
        </w:rPr>
      </w:pPr>
    </w:p>
    <w:p w14:paraId="2EC2B47F" w14:textId="77777777" w:rsidR="00BB5A57" w:rsidRPr="00AB2D77" w:rsidRDefault="00BB5A57" w:rsidP="00BB5A57">
      <w:pPr>
        <w:rPr>
          <w:rFonts w:ascii="TTFF4FF0F0t00" w:hAnsi="TTFF4FF0F0t00" w:cs="TTFF4FF0F0t00"/>
          <w:sz w:val="16"/>
          <w:szCs w:val="16"/>
        </w:rPr>
      </w:pPr>
      <w:r w:rsidRPr="00AB2D77">
        <w:rPr>
          <w:rFonts w:ascii="TTFF4FF0F0t00" w:hAnsi="TTFF4FF0F0t00" w:cs="TTFF4FF0F0t00"/>
          <w:sz w:val="16"/>
          <w:szCs w:val="16"/>
        </w:rPr>
        <w:t>N.B.: questa scheda sarà stampata su un foglio unico su due facciate in formato A4.</w:t>
      </w:r>
    </w:p>
    <w:p w14:paraId="7E932D52" w14:textId="77777777" w:rsidR="00BB5A57" w:rsidRDefault="00BB5A57" w:rsidP="00BB5A57">
      <w:pPr>
        <w:jc w:val="center"/>
        <w:rPr>
          <w:rFonts w:ascii="TTFF501450t00" w:hAnsi="TTFF501450t00" w:cs="TTFF501450t00"/>
          <w:b/>
          <w:sz w:val="21"/>
          <w:szCs w:val="23"/>
        </w:rPr>
      </w:pPr>
    </w:p>
    <w:p w14:paraId="6F3EA40A" w14:textId="77777777" w:rsidR="00BB5A57" w:rsidRDefault="00BB5A57" w:rsidP="00BB5A57">
      <w:pPr>
        <w:jc w:val="center"/>
        <w:rPr>
          <w:rFonts w:ascii="TTFF501450t00" w:hAnsi="TTFF501450t00" w:cs="TTFF501450t00"/>
          <w:b/>
          <w:sz w:val="21"/>
          <w:szCs w:val="23"/>
        </w:rPr>
      </w:pPr>
    </w:p>
    <w:p w14:paraId="5127FA35" w14:textId="77777777" w:rsidR="00BB5A57" w:rsidRDefault="00BB5A57" w:rsidP="00BB5A57">
      <w:pPr>
        <w:autoSpaceDE w:val="0"/>
        <w:autoSpaceDN w:val="0"/>
        <w:adjustRightInd w:val="0"/>
        <w:rPr>
          <w:rFonts w:ascii="TTFF501450t00" w:hAnsi="TTFF501450t00" w:cs="TTFF501450t00"/>
          <w:b/>
          <w:sz w:val="21"/>
          <w:szCs w:val="23"/>
        </w:rPr>
      </w:pPr>
    </w:p>
    <w:p w14:paraId="05B6B6B9" w14:textId="77777777" w:rsidR="00BB5A57" w:rsidRDefault="00BB5A57" w:rsidP="00BB5A57">
      <w:pPr>
        <w:jc w:val="center"/>
        <w:rPr>
          <w:rFonts w:ascii="TTFF501450t00" w:hAnsi="TTFF501450t00" w:cs="TTFF501450t00"/>
          <w:b/>
          <w:sz w:val="21"/>
          <w:szCs w:val="23"/>
        </w:rPr>
      </w:pPr>
    </w:p>
    <w:p w14:paraId="4D8C8729" w14:textId="77777777" w:rsidR="00BB5A57" w:rsidRDefault="00BB5A57" w:rsidP="00BB5A57">
      <w:pPr>
        <w:jc w:val="center"/>
        <w:rPr>
          <w:rFonts w:ascii="TTFF501450t00" w:hAnsi="TTFF501450t00" w:cs="TTFF501450t00"/>
          <w:b/>
          <w:sz w:val="21"/>
          <w:szCs w:val="23"/>
        </w:rPr>
      </w:pPr>
    </w:p>
    <w:p w14:paraId="232A1354" w14:textId="77777777" w:rsidR="00BB5A57" w:rsidRPr="00A43015" w:rsidRDefault="00BB5A57" w:rsidP="00BB5A57">
      <w:pPr>
        <w:jc w:val="center"/>
        <w:rPr>
          <w:rFonts w:ascii="TTFF501450t00" w:hAnsi="TTFF501450t00" w:cs="TTFF501450t00"/>
          <w:sz w:val="14"/>
          <w:szCs w:val="16"/>
        </w:rPr>
      </w:pPr>
      <w:r w:rsidRPr="00A43015">
        <w:rPr>
          <w:rFonts w:ascii="TTFF501450t00" w:hAnsi="TTFF501450t00" w:cs="TTFF501450t00"/>
          <w:b/>
          <w:sz w:val="21"/>
          <w:szCs w:val="23"/>
        </w:rPr>
        <w:t>SCHEDA RIEPILOGATIVA DEL PIANO DI EVACUAZIONE</w:t>
      </w:r>
    </w:p>
    <w:p w14:paraId="2034326B" w14:textId="77777777" w:rsidR="00BB5A57" w:rsidRPr="00A43015" w:rsidRDefault="00BB5A57" w:rsidP="00BB5A57">
      <w:pPr>
        <w:autoSpaceDE w:val="0"/>
        <w:autoSpaceDN w:val="0"/>
        <w:adjustRightInd w:val="0"/>
        <w:jc w:val="center"/>
        <w:rPr>
          <w:rFonts w:ascii="TTFF501450t00" w:hAnsi="TTFF501450t00" w:cs="TTFF501450t00"/>
          <w:b/>
          <w:sz w:val="21"/>
          <w:szCs w:val="23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6"/>
        <w:gridCol w:w="1751"/>
        <w:gridCol w:w="1695"/>
        <w:gridCol w:w="1529"/>
        <w:gridCol w:w="1621"/>
        <w:gridCol w:w="1642"/>
      </w:tblGrid>
      <w:tr w:rsidR="00BB5A57" w:rsidRPr="00A43015" w14:paraId="5166F253" w14:textId="77777777" w:rsidTr="00F57105">
        <w:trPr>
          <w:trHeight w:val="253"/>
        </w:trPr>
        <w:tc>
          <w:tcPr>
            <w:tcW w:w="1616" w:type="dxa"/>
          </w:tcPr>
          <w:p w14:paraId="0D7EEF7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59B6663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457C946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57567C1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2BE2CF61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373A73F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588069C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4B32512F" w14:textId="77777777" w:rsidTr="00F57105">
        <w:trPr>
          <w:trHeight w:val="253"/>
        </w:trPr>
        <w:tc>
          <w:tcPr>
            <w:tcW w:w="5062" w:type="dxa"/>
            <w:gridSpan w:val="3"/>
          </w:tcPr>
          <w:p w14:paraId="756B3DBB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2E2C182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6CA6AB1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50FE69E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0595E3EA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646158BB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7C11279E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625543A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4F21905A" w14:textId="77777777" w:rsidTr="00F57105">
        <w:trPr>
          <w:trHeight w:val="253"/>
        </w:trPr>
        <w:tc>
          <w:tcPr>
            <w:tcW w:w="1616" w:type="dxa"/>
          </w:tcPr>
          <w:p w14:paraId="3929E351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17026B47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52DA35E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1852676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2C55089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5537A1EF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524C2B2F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419E4F1B" w14:textId="77777777" w:rsidTr="00F57105">
        <w:trPr>
          <w:trHeight w:val="253"/>
        </w:trPr>
        <w:tc>
          <w:tcPr>
            <w:tcW w:w="5062" w:type="dxa"/>
            <w:gridSpan w:val="3"/>
          </w:tcPr>
          <w:p w14:paraId="55ABA43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34C78B7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663DA0D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654FCDF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4A8F56D6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714DA3B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2CE90498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78032D2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303DF258" w14:textId="77777777" w:rsidTr="00F57105">
        <w:trPr>
          <w:trHeight w:val="253"/>
        </w:trPr>
        <w:tc>
          <w:tcPr>
            <w:tcW w:w="1616" w:type="dxa"/>
          </w:tcPr>
          <w:p w14:paraId="02620EC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06DD3CF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707969D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7CDE22D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70EBFA4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27EE7EF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0388C017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01F0AC72" w14:textId="77777777" w:rsidTr="00F57105">
        <w:trPr>
          <w:trHeight w:val="253"/>
        </w:trPr>
        <w:tc>
          <w:tcPr>
            <w:tcW w:w="5062" w:type="dxa"/>
            <w:gridSpan w:val="3"/>
          </w:tcPr>
          <w:p w14:paraId="5386F87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7BF655D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344872A0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5A62234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6AF6E13D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09144DB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59EFC86A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1C2BDDF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491EF556" w14:textId="77777777" w:rsidTr="00F57105">
        <w:trPr>
          <w:trHeight w:val="253"/>
        </w:trPr>
        <w:tc>
          <w:tcPr>
            <w:tcW w:w="1616" w:type="dxa"/>
          </w:tcPr>
          <w:p w14:paraId="5EE8695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151F135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6435C26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7D70B6E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6826681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2473BA4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06BE2F0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6B36AFC8" w14:textId="77777777" w:rsidTr="00F57105">
        <w:trPr>
          <w:trHeight w:val="253"/>
        </w:trPr>
        <w:tc>
          <w:tcPr>
            <w:tcW w:w="5062" w:type="dxa"/>
            <w:gridSpan w:val="3"/>
          </w:tcPr>
          <w:p w14:paraId="43B6BD4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54875EB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6849BF90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7046E7C7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762166AB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2C027A7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36EF91E6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7A6CB1D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32EC27F5" w14:textId="77777777" w:rsidTr="00F57105">
        <w:trPr>
          <w:trHeight w:val="253"/>
        </w:trPr>
        <w:tc>
          <w:tcPr>
            <w:tcW w:w="1616" w:type="dxa"/>
          </w:tcPr>
          <w:p w14:paraId="1FBCE3B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2C78E86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35789A19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6EBC936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536F22CB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699699E3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519A98FE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06E3388F" w14:textId="77777777" w:rsidTr="00F57105">
        <w:trPr>
          <w:trHeight w:val="253"/>
        </w:trPr>
        <w:tc>
          <w:tcPr>
            <w:tcW w:w="5062" w:type="dxa"/>
            <w:gridSpan w:val="3"/>
          </w:tcPr>
          <w:p w14:paraId="28C5BA1F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4482021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4A97FDFB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43F7722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781C9CC9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55FD7920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2EA381FF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7CB7B4E4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  <w:tr w:rsidR="00BB5A57" w:rsidRPr="00A43015" w14:paraId="37E2950A" w14:textId="77777777" w:rsidTr="00F57105">
        <w:trPr>
          <w:trHeight w:val="253"/>
        </w:trPr>
        <w:tc>
          <w:tcPr>
            <w:tcW w:w="1616" w:type="dxa"/>
          </w:tcPr>
          <w:p w14:paraId="51BECE2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Aula n.</w:t>
            </w:r>
          </w:p>
        </w:tc>
        <w:tc>
          <w:tcPr>
            <w:tcW w:w="1751" w:type="dxa"/>
          </w:tcPr>
          <w:p w14:paraId="1FF7A90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Allievi insegnanti</w:t>
            </w:r>
          </w:p>
          <w:p w14:paraId="7B1D2D5D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personale interno/esterno </w:t>
            </w:r>
          </w:p>
        </w:tc>
        <w:tc>
          <w:tcPr>
            <w:tcW w:w="1695" w:type="dxa"/>
          </w:tcPr>
          <w:p w14:paraId="29623A3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Presenti</w:t>
            </w:r>
          </w:p>
        </w:tc>
        <w:tc>
          <w:tcPr>
            <w:tcW w:w="1529" w:type="dxa"/>
          </w:tcPr>
          <w:p w14:paraId="38609D36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6D7BE7CC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Evacuati</w:t>
            </w:r>
          </w:p>
        </w:tc>
        <w:tc>
          <w:tcPr>
            <w:tcW w:w="1642" w:type="dxa"/>
          </w:tcPr>
          <w:p w14:paraId="45786C61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550CE50E" w14:textId="77777777" w:rsidTr="00F57105">
        <w:trPr>
          <w:trHeight w:val="253"/>
        </w:trPr>
        <w:tc>
          <w:tcPr>
            <w:tcW w:w="5062" w:type="dxa"/>
            <w:gridSpan w:val="3"/>
          </w:tcPr>
          <w:p w14:paraId="0A7C654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 xml:space="preserve">Classe </w:t>
            </w:r>
          </w:p>
        </w:tc>
        <w:tc>
          <w:tcPr>
            <w:tcW w:w="1529" w:type="dxa"/>
          </w:tcPr>
          <w:p w14:paraId="6145CA3A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21" w:type="dxa"/>
          </w:tcPr>
          <w:p w14:paraId="4D6BFBD2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  <w:tc>
          <w:tcPr>
            <w:tcW w:w="1642" w:type="dxa"/>
          </w:tcPr>
          <w:p w14:paraId="42A87E95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center"/>
              <w:rPr>
                <w:rFonts w:ascii="TTFF501450t00" w:hAnsi="TTFF501450t00" w:cs="TTFF501450t00"/>
                <w:sz w:val="21"/>
                <w:szCs w:val="23"/>
              </w:rPr>
            </w:pPr>
          </w:p>
        </w:tc>
      </w:tr>
      <w:tr w:rsidR="00BB5A57" w:rsidRPr="00A43015" w14:paraId="5269E25A" w14:textId="77777777" w:rsidTr="00F57105">
        <w:trPr>
          <w:gridBefore w:val="3"/>
          <w:wBefore w:w="5062" w:type="dxa"/>
          <w:trHeight w:val="262"/>
        </w:trPr>
        <w:tc>
          <w:tcPr>
            <w:tcW w:w="4792" w:type="dxa"/>
            <w:gridSpan w:val="3"/>
          </w:tcPr>
          <w:p w14:paraId="6ABC3C80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Feriti</w:t>
            </w:r>
          </w:p>
        </w:tc>
      </w:tr>
      <w:tr w:rsidR="00BB5A57" w:rsidRPr="00A43015" w14:paraId="5A08D9BC" w14:textId="77777777" w:rsidTr="00F57105">
        <w:trPr>
          <w:gridBefore w:val="3"/>
          <w:wBefore w:w="5062" w:type="dxa"/>
          <w:trHeight w:val="253"/>
        </w:trPr>
        <w:tc>
          <w:tcPr>
            <w:tcW w:w="4792" w:type="dxa"/>
            <w:gridSpan w:val="3"/>
          </w:tcPr>
          <w:p w14:paraId="431D6718" w14:textId="77777777" w:rsidR="00BB5A57" w:rsidRPr="00A43015" w:rsidRDefault="00BB5A57" w:rsidP="00F57105">
            <w:pPr>
              <w:autoSpaceDE w:val="0"/>
              <w:autoSpaceDN w:val="0"/>
              <w:adjustRightInd w:val="0"/>
              <w:jc w:val="both"/>
              <w:rPr>
                <w:rFonts w:ascii="TTFF501450t00" w:hAnsi="TTFF501450t00" w:cs="TTFF501450t00"/>
                <w:sz w:val="21"/>
                <w:szCs w:val="23"/>
              </w:rPr>
            </w:pPr>
            <w:r w:rsidRPr="00A43015">
              <w:rPr>
                <w:rFonts w:ascii="TTFF501450t00" w:hAnsi="TTFF501450t00" w:cs="TTFF501450t00"/>
                <w:sz w:val="21"/>
                <w:szCs w:val="23"/>
              </w:rPr>
              <w:t>Dispersi</w:t>
            </w:r>
          </w:p>
        </w:tc>
      </w:tr>
    </w:tbl>
    <w:p w14:paraId="2095EF38" w14:textId="77777777" w:rsidR="00BB5A57" w:rsidRDefault="00BB5A57" w:rsidP="00BB5A57">
      <w:pPr>
        <w:autoSpaceDE w:val="0"/>
        <w:autoSpaceDN w:val="0"/>
        <w:adjustRightInd w:val="0"/>
        <w:rPr>
          <w:rFonts w:ascii="TTFF4FF0F0t00" w:hAnsi="TTFF4FF0F0t00" w:cs="TTFF4FF0F0t00"/>
          <w:sz w:val="16"/>
          <w:szCs w:val="16"/>
        </w:rPr>
      </w:pPr>
      <w:r>
        <w:rPr>
          <w:rFonts w:ascii="TTFF4FF0F0t00" w:hAnsi="TTFF4FF0F0t00" w:cs="TTFF4FF0F0t00"/>
          <w:sz w:val="16"/>
          <w:szCs w:val="16"/>
        </w:rPr>
        <w:t>Firma dell'RSPP</w:t>
      </w:r>
    </w:p>
    <w:p w14:paraId="3306FCBA" w14:textId="77777777" w:rsidR="00BB5A57" w:rsidRDefault="00BB5A57" w:rsidP="00BB5A57">
      <w:pPr>
        <w:autoSpaceDE w:val="0"/>
        <w:autoSpaceDN w:val="0"/>
        <w:adjustRightInd w:val="0"/>
        <w:rPr>
          <w:rFonts w:ascii="TTFF501450t00" w:hAnsi="TTFF501450t00" w:cs="TTFF501450t00"/>
          <w:sz w:val="16"/>
          <w:szCs w:val="16"/>
        </w:rPr>
      </w:pPr>
      <w:r>
        <w:rPr>
          <w:rFonts w:ascii="TTFF501450t00" w:hAnsi="TTFF501450t00" w:cs="TTFF501450t00"/>
          <w:sz w:val="16"/>
          <w:szCs w:val="16"/>
        </w:rPr>
        <w:t>______________________________</w:t>
      </w:r>
    </w:p>
    <w:p w14:paraId="5AF42E89" w14:textId="2E1A4D0E" w:rsidR="00E50D1D" w:rsidRDefault="00BB5A57" w:rsidP="00BB5A57">
      <w:pPr>
        <w:jc w:val="right"/>
        <w:rPr>
          <w:rFonts w:ascii="Bookman Old Style" w:hAnsi="Bookman Old Style"/>
        </w:rPr>
      </w:pPr>
      <w:r>
        <w:rPr>
          <w:rFonts w:ascii="TTFF501450t00" w:hAnsi="TTFF501450t00" w:cs="TTFF501450t00"/>
          <w:sz w:val="16"/>
          <w:szCs w:val="16"/>
        </w:rPr>
        <w:t>N.B.: questa scheda sarà stampata su un foglio unico su due facciate i</w:t>
      </w:r>
    </w:p>
    <w:p w14:paraId="64AA2000" w14:textId="77777777" w:rsidR="00E50D1D" w:rsidRPr="008E728A" w:rsidRDefault="00E50D1D" w:rsidP="004434E2">
      <w:pPr>
        <w:jc w:val="right"/>
        <w:rPr>
          <w:rFonts w:ascii="Bookman Old Style" w:hAnsi="Bookman Old Style"/>
        </w:rPr>
      </w:pPr>
    </w:p>
    <w:p w14:paraId="40A9BFF6" w14:textId="77777777" w:rsidR="00250DE4" w:rsidRPr="00472312" w:rsidRDefault="00250DE4" w:rsidP="00472312">
      <w:pPr>
        <w:ind w:left="5664"/>
        <w:rPr>
          <w:rFonts w:ascii="Bookman Old Style" w:hAnsi="Bookman Old Style" w:cs="Andalus"/>
          <w:i/>
        </w:rPr>
      </w:pPr>
    </w:p>
    <w:p w14:paraId="4B3609CC" w14:textId="77777777" w:rsidR="00386CCA" w:rsidRPr="00386CCA" w:rsidRDefault="00386CCA" w:rsidP="00386CCA">
      <w:pPr>
        <w:rPr>
          <w:rFonts w:ascii="Bookman Old Style" w:hAnsi="Bookman Old Style" w:cs="Andalus"/>
        </w:rPr>
      </w:pPr>
    </w:p>
    <w:p w14:paraId="7322B13F" w14:textId="77777777" w:rsidR="00386CCA" w:rsidRPr="00386CCA" w:rsidRDefault="00386CCA" w:rsidP="00386CCA">
      <w:pPr>
        <w:rPr>
          <w:rFonts w:ascii="Bookman Old Style" w:hAnsi="Bookman Old Style" w:cs="Andalus"/>
        </w:rPr>
      </w:pPr>
    </w:p>
    <w:p w14:paraId="14F6AB6F" w14:textId="77777777" w:rsidR="00386CCA" w:rsidRPr="00386CCA" w:rsidRDefault="00F3113E" w:rsidP="00386CCA">
      <w:pPr>
        <w:rPr>
          <w:rFonts w:ascii="Bookman Old Style" w:hAnsi="Bookman Old Style" w:cs="Andalus"/>
        </w:rPr>
      </w:pPr>
      <w:r>
        <w:rPr>
          <w:rFonts w:ascii="Bookman Old Style" w:hAnsi="Bookman Old Style" w:cs="Andalus"/>
        </w:rPr>
        <w:t xml:space="preserve">  </w:t>
      </w:r>
    </w:p>
    <w:sectPr w:rsidR="00386CCA" w:rsidRPr="00386CCA" w:rsidSect="00703384">
      <w:headerReference w:type="default" r:id="rId7"/>
      <w:footerReference w:type="default" r:id="rId8"/>
      <w:pgSz w:w="11906" w:h="16838"/>
      <w:pgMar w:top="510" w:right="720" w:bottom="510" w:left="720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3B0FEF" w14:textId="77777777" w:rsidR="00A8415F" w:rsidRDefault="00A8415F">
      <w:r>
        <w:separator/>
      </w:r>
    </w:p>
  </w:endnote>
  <w:endnote w:type="continuationSeparator" w:id="0">
    <w:p w14:paraId="26A4275F" w14:textId="77777777" w:rsidR="00A8415F" w:rsidRDefault="00A841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TFF501450t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TFF4FF0F0t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ndalus">
    <w:charset w:val="00"/>
    <w:family w:val="roman"/>
    <w:pitch w:val="variable"/>
    <w:sig w:usb0="00002003" w:usb1="80000000" w:usb2="00000008" w:usb3="00000000" w:csb0="00000041" w:csb1="00000000"/>
  </w:font>
  <w:font w:name="Yu Gothic UI Semilight"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73CCAC" w14:textId="77777777" w:rsidR="008B6077" w:rsidRDefault="008B6077" w:rsidP="00386CCA">
    <w:pPr>
      <w:ind w:left="1276" w:hanging="1276"/>
      <w:jc w:val="center"/>
      <w:rPr>
        <w:rFonts w:ascii="Candara" w:hAnsi="Candara" w:cs="Calibri"/>
        <w:sz w:val="18"/>
        <w:szCs w:val="18"/>
      </w:rPr>
    </w:pPr>
  </w:p>
  <w:p w14:paraId="6E7FC247" w14:textId="77777777" w:rsidR="00386CCA" w:rsidRPr="00386CCA" w:rsidRDefault="003575CA" w:rsidP="00386CCA">
    <w:pPr>
      <w:ind w:left="1276" w:hanging="1276"/>
      <w:jc w:val="center"/>
      <w:rPr>
        <w:rFonts w:ascii="Candara" w:hAnsi="Candara" w:cs="Calibri"/>
        <w:b/>
        <w:bCs/>
        <w:i/>
        <w:iCs/>
        <w:smallCaps/>
        <w:snapToGrid w:val="0"/>
        <w:sz w:val="18"/>
        <w:szCs w:val="18"/>
        <w:lang w:val="pt-BR"/>
      </w:rPr>
    </w:pPr>
    <w:r w:rsidRPr="00386CCA">
      <w:rPr>
        <w:rFonts w:ascii="Candara" w:hAnsi="Candara" w:cs="Calibri"/>
        <w:sz w:val="18"/>
        <w:szCs w:val="18"/>
      </w:rPr>
      <w:t xml:space="preserve">Via Michelangelo, 32 – 98058 </w:t>
    </w:r>
    <w:r w:rsidRPr="00386CCA">
      <w:rPr>
        <w:rFonts w:ascii="Candara" w:hAnsi="Candara" w:cs="Calibri"/>
        <w:b/>
        <w:sz w:val="18"/>
        <w:szCs w:val="18"/>
      </w:rPr>
      <w:t>Novara di Sicilia (ME)</w:t>
    </w:r>
    <w:r w:rsidR="00386CCA" w:rsidRPr="00386CCA">
      <w:rPr>
        <w:rFonts w:ascii="Candara" w:hAnsi="Candara" w:cs="Calibri"/>
        <w:b/>
        <w:sz w:val="18"/>
        <w:szCs w:val="18"/>
      </w:rPr>
      <w:t xml:space="preserve"> -----</w:t>
    </w:r>
    <w:r w:rsidR="00386CCA" w:rsidRPr="00386CCA">
      <w:rPr>
        <w:rFonts w:ascii="Candara" w:hAnsi="Candara" w:cs="Calibri"/>
        <w:b/>
        <w:bCs/>
        <w:i/>
        <w:iCs/>
        <w:smallCaps/>
        <w:snapToGrid w:val="0"/>
        <w:sz w:val="18"/>
        <w:szCs w:val="18"/>
        <w:lang w:val="pt-BR"/>
      </w:rPr>
      <w:t xml:space="preserve"> Cod. Fisc. N° 83001610837</w:t>
    </w:r>
  </w:p>
  <w:p w14:paraId="364D1395" w14:textId="77777777" w:rsidR="00386CCA" w:rsidRPr="00386CCA" w:rsidRDefault="00386CCA" w:rsidP="00386CCA">
    <w:pPr>
      <w:ind w:left="1276" w:hanging="1276"/>
      <w:jc w:val="center"/>
      <w:rPr>
        <w:rFonts w:ascii="Candara" w:hAnsi="Candara" w:cs="Calibri"/>
        <w:b/>
        <w:bCs/>
        <w:i/>
        <w:iCs/>
        <w:smallCaps/>
        <w:snapToGrid w:val="0"/>
        <w:sz w:val="10"/>
        <w:szCs w:val="10"/>
        <w:lang w:val="pt-BR"/>
      </w:rPr>
    </w:pPr>
  </w:p>
  <w:p w14:paraId="45F50349" w14:textId="77777777" w:rsidR="0019126B" w:rsidRPr="00436D1A" w:rsidRDefault="0019126B" w:rsidP="0019126B">
    <w:pPr>
      <w:jc w:val="center"/>
      <w:rPr>
        <w:rStyle w:val="Collegamentoipertestuale"/>
        <w:rFonts w:ascii="Candara" w:hAnsi="Candara" w:cs="Calibri"/>
        <w:color w:val="auto"/>
        <w:sz w:val="18"/>
        <w:szCs w:val="18"/>
      </w:rPr>
    </w:pPr>
    <w:r w:rsidRPr="00436D1A">
      <w:rPr>
        <w:rFonts w:ascii="Candara" w:hAnsi="Candara" w:cs="Calibri"/>
        <w:sz w:val="18"/>
        <w:szCs w:val="18"/>
      </w:rPr>
      <w:t xml:space="preserve">Tel./fax 0941 </w:t>
    </w:r>
    <w:r w:rsidR="003575CA" w:rsidRPr="00436D1A">
      <w:rPr>
        <w:rFonts w:ascii="Candara" w:hAnsi="Candara" w:cs="Calibri"/>
        <w:sz w:val="18"/>
        <w:szCs w:val="18"/>
      </w:rPr>
      <w:t>650032 –</w:t>
    </w:r>
    <w:r w:rsidRPr="00436D1A">
      <w:rPr>
        <w:rFonts w:ascii="Candara" w:hAnsi="Candara" w:cs="Calibri"/>
        <w:sz w:val="18"/>
        <w:szCs w:val="18"/>
      </w:rPr>
      <w:t xml:space="preserve"> 0941</w:t>
    </w:r>
    <w:r w:rsidR="003575CA" w:rsidRPr="00436D1A">
      <w:rPr>
        <w:rFonts w:ascii="Candara" w:hAnsi="Candara" w:cs="Calibri"/>
        <w:sz w:val="18"/>
        <w:szCs w:val="18"/>
      </w:rPr>
      <w:t xml:space="preserve"> 80</w:t>
    </w:r>
    <w:r w:rsidRPr="00436D1A">
      <w:rPr>
        <w:rFonts w:ascii="Candara" w:hAnsi="Candara" w:cs="Calibri"/>
        <w:sz w:val="18"/>
        <w:szCs w:val="18"/>
      </w:rPr>
      <w:t>0</w:t>
    </w:r>
    <w:r w:rsidR="00386CCA" w:rsidRPr="00436D1A">
      <w:rPr>
        <w:rFonts w:ascii="Candara" w:hAnsi="Candara" w:cs="Calibri"/>
        <w:sz w:val="18"/>
        <w:szCs w:val="18"/>
      </w:rPr>
      <w:t>038</w:t>
    </w:r>
    <w:r w:rsidR="00386CCA" w:rsidRPr="00436D1A">
      <w:rPr>
        <w:rFonts w:ascii="Candara" w:hAnsi="Candara" w:cs="Calibri"/>
        <w:sz w:val="18"/>
        <w:szCs w:val="18"/>
      </w:rPr>
      <w:tab/>
      <w:t xml:space="preserve">  </w:t>
    </w:r>
    <w:r w:rsidR="00386CCA" w:rsidRPr="00436D1A">
      <w:rPr>
        <w:rFonts w:ascii="Candara" w:hAnsi="Candara" w:cs="Calibri"/>
        <w:sz w:val="18"/>
        <w:szCs w:val="18"/>
      </w:rPr>
      <w:tab/>
    </w:r>
    <w:r w:rsidR="00386CCA" w:rsidRPr="00436D1A">
      <w:rPr>
        <w:rFonts w:ascii="Candara" w:hAnsi="Candara" w:cs="Calibri"/>
        <w:sz w:val="18"/>
        <w:szCs w:val="18"/>
      </w:rPr>
      <w:tab/>
    </w:r>
    <w:hyperlink r:id="rId1" w:history="1">
      <w:r w:rsidR="00D0580E" w:rsidRPr="00436D1A">
        <w:rPr>
          <w:rStyle w:val="Collegamentoipertestuale"/>
          <w:rFonts w:ascii="Candara" w:hAnsi="Candara" w:cs="Calibri"/>
          <w:sz w:val="18"/>
          <w:szCs w:val="18"/>
        </w:rPr>
        <w:t>meic81600n@istruzione.it</w:t>
      </w:r>
    </w:hyperlink>
    <w:r w:rsidR="00386CCA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 xml:space="preserve"> </w:t>
    </w:r>
    <w:r w:rsidR="00D0580E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 xml:space="preserve"> </w:t>
    </w:r>
    <w:r w:rsidR="00D0580E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ab/>
    </w:r>
    <w:r w:rsidR="00386CCA" w:rsidRPr="00436D1A">
      <w:rPr>
        <w:rStyle w:val="Collegamentoipertestuale"/>
        <w:rFonts w:ascii="Candara" w:hAnsi="Candara" w:cs="Calibri"/>
        <w:color w:val="auto"/>
        <w:sz w:val="18"/>
        <w:szCs w:val="18"/>
        <w:u w:val="none"/>
      </w:rPr>
      <w:tab/>
    </w:r>
    <w:hyperlink r:id="rId2" w:history="1">
      <w:r w:rsidR="00820D63" w:rsidRPr="00436D1A">
        <w:rPr>
          <w:rStyle w:val="Collegamentoipertestuale"/>
          <w:rFonts w:ascii="Candara" w:hAnsi="Candara" w:cs="Calibri"/>
          <w:sz w:val="18"/>
          <w:szCs w:val="18"/>
        </w:rPr>
        <w:t>meic81600n@pec.istruzione.it</w:t>
      </w:r>
    </w:hyperlink>
    <w:r w:rsidRPr="00436D1A">
      <w:rPr>
        <w:rStyle w:val="Collegamentoipertestuale"/>
        <w:rFonts w:ascii="Candara" w:hAnsi="Candara" w:cs="Calibri"/>
        <w:color w:val="auto"/>
        <w:sz w:val="18"/>
        <w:szCs w:val="18"/>
      </w:rPr>
      <w:t xml:space="preserve"> </w:t>
    </w:r>
  </w:p>
  <w:p w14:paraId="638BDE49" w14:textId="77777777" w:rsidR="00386CCA" w:rsidRPr="00436D1A" w:rsidRDefault="00386CCA" w:rsidP="0019126B">
    <w:pPr>
      <w:jc w:val="center"/>
      <w:rPr>
        <w:rStyle w:val="Collegamentoipertestuale"/>
        <w:rFonts w:ascii="Candara" w:hAnsi="Candara" w:cs="Calibri"/>
        <w:color w:val="auto"/>
        <w:sz w:val="10"/>
        <w:szCs w:val="10"/>
      </w:rPr>
    </w:pPr>
  </w:p>
  <w:p w14:paraId="07DB7D66" w14:textId="77777777" w:rsidR="0019126B" w:rsidRPr="00386CCA" w:rsidRDefault="00386CCA" w:rsidP="00386CCA">
    <w:pPr>
      <w:jc w:val="center"/>
      <w:rPr>
        <w:rFonts w:ascii="Candara" w:hAnsi="Candara"/>
        <w:sz w:val="18"/>
        <w:szCs w:val="18"/>
      </w:rPr>
    </w:pPr>
    <w:r w:rsidRPr="00386CCA">
      <w:rPr>
        <w:rFonts w:ascii="Candara" w:hAnsi="Candara"/>
        <w:sz w:val="18"/>
        <w:szCs w:val="18"/>
      </w:rPr>
      <w:t>www.icnovaradisicilia.edu.it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493D2D7" w14:textId="77777777" w:rsidR="00A8415F" w:rsidRDefault="00A8415F">
      <w:r>
        <w:separator/>
      </w:r>
    </w:p>
  </w:footnote>
  <w:footnote w:type="continuationSeparator" w:id="0">
    <w:p w14:paraId="2E593C54" w14:textId="77777777" w:rsidR="00A8415F" w:rsidRDefault="00A841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3020C0" w14:textId="5E875302" w:rsidR="00761335" w:rsidRDefault="00BB5A57" w:rsidP="00761335">
    <w:pPr>
      <w:spacing w:line="360" w:lineRule="auto"/>
      <w:jc w:val="center"/>
      <w:rPr>
        <w:rFonts w:ascii="Bookman Old Style" w:hAnsi="Bookman Old Style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16F0D0AE" wp14:editId="2EB12FE6">
          <wp:simplePos x="0" y="0"/>
          <wp:positionH relativeFrom="column">
            <wp:posOffset>5264150</wp:posOffset>
          </wp:positionH>
          <wp:positionV relativeFrom="paragraph">
            <wp:posOffset>367030</wp:posOffset>
          </wp:positionV>
          <wp:extent cx="1012190" cy="720090"/>
          <wp:effectExtent l="0" t="0" r="0" b="0"/>
          <wp:wrapNone/>
          <wp:docPr id="4" name="Immagine 14765095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4765095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8059" t="-21005" r="18471" b="1500"/>
                  <a:stretch>
                    <a:fillRect/>
                  </a:stretch>
                </pic:blipFill>
                <pic:spPr bwMode="auto">
                  <a:xfrm>
                    <a:off x="0" y="0"/>
                    <a:ext cx="1012190" cy="720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2F827004" wp14:editId="44521964">
          <wp:simplePos x="0" y="0"/>
          <wp:positionH relativeFrom="column">
            <wp:posOffset>353695</wp:posOffset>
          </wp:positionH>
          <wp:positionV relativeFrom="paragraph">
            <wp:posOffset>364490</wp:posOffset>
          </wp:positionV>
          <wp:extent cx="791845" cy="791845"/>
          <wp:effectExtent l="0" t="0" r="0" b="0"/>
          <wp:wrapNone/>
          <wp:docPr id="3" name="Immagine 6766690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67666908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184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03384">
      <w:rPr>
        <w:rFonts w:ascii="Bookman Old Style" w:hAnsi="Bookman Old Style"/>
        <w:noProof/>
      </w:rPr>
      <w:drawing>
        <wp:inline distT="0" distB="0" distL="0" distR="0" wp14:anchorId="3A1003E6" wp14:editId="2FF55426">
          <wp:extent cx="476250" cy="533400"/>
          <wp:effectExtent l="0" t="0" r="0" b="0"/>
          <wp:docPr id="1" name="Immagine 19837319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98373195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475B6">
      <w:rPr>
        <w:rFonts w:ascii="Bookman Old Style" w:hAnsi="Bookman Old Style"/>
        <w:noProof/>
      </w:rPr>
      <w:t xml:space="preserve">              </w:t>
    </w:r>
    <w:r w:rsidRPr="0062776A">
      <w:rPr>
        <w:noProof/>
      </w:rPr>
      <w:drawing>
        <wp:inline distT="0" distB="0" distL="0" distR="0" wp14:anchorId="13725C1C" wp14:editId="662FCD13">
          <wp:extent cx="447675" cy="533400"/>
          <wp:effectExtent l="0" t="0" r="0" b="0"/>
          <wp:docPr id="2" name="Immagine 13310333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33103332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7675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26558C5" w14:textId="77777777" w:rsidR="004434E2" w:rsidRPr="000962DE" w:rsidRDefault="00386CCA" w:rsidP="00761335">
    <w:pPr>
      <w:spacing w:line="360" w:lineRule="auto"/>
      <w:jc w:val="center"/>
      <w:rPr>
        <w:rFonts w:ascii="Yu Gothic UI Semilight" w:eastAsia="Yu Gothic UI Semilight" w:hAnsi="Yu Gothic UI Semilight"/>
        <w:b/>
        <w:i/>
        <w:sz w:val="22"/>
        <w:szCs w:val="22"/>
      </w:rPr>
    </w:pPr>
    <w:r w:rsidRPr="000962DE">
      <w:rPr>
        <w:rFonts w:ascii="Yu Gothic UI Semilight" w:eastAsia="Yu Gothic UI Semilight" w:hAnsi="Yu Gothic UI Semilight"/>
        <w:b/>
        <w:i/>
        <w:sz w:val="22"/>
        <w:szCs w:val="22"/>
      </w:rPr>
      <w:t>Ministero dell’Istruzione</w:t>
    </w:r>
    <w:r w:rsidR="00436D1A" w:rsidRPr="000962DE">
      <w:rPr>
        <w:rFonts w:ascii="Yu Gothic UI Semilight" w:eastAsia="Yu Gothic UI Semilight" w:hAnsi="Yu Gothic UI Semilight"/>
        <w:b/>
        <w:i/>
        <w:sz w:val="22"/>
        <w:szCs w:val="22"/>
      </w:rPr>
      <w:t xml:space="preserve"> e del Merito</w:t>
    </w:r>
  </w:p>
  <w:p w14:paraId="050B2A14" w14:textId="77777777" w:rsidR="004434E2" w:rsidRPr="00E456A3" w:rsidRDefault="004434E2" w:rsidP="00386CCA">
    <w:pPr>
      <w:pStyle w:val="Didascalia"/>
      <w:rPr>
        <w:rFonts w:ascii="Maiandra GD" w:eastAsia="Yu Gothic UI Semilight" w:hAnsi="Maiandra GD"/>
        <w:sz w:val="21"/>
        <w:szCs w:val="21"/>
      </w:rPr>
    </w:pPr>
    <w:r w:rsidRPr="00E456A3">
      <w:rPr>
        <w:rFonts w:ascii="Maiandra GD" w:eastAsia="Yu Gothic UI Semilight" w:hAnsi="Maiandra GD"/>
        <w:sz w:val="21"/>
        <w:szCs w:val="21"/>
      </w:rPr>
      <w:t>ISTITUTO COMPRENSIVO STATALE</w:t>
    </w:r>
    <w:r w:rsidR="00386CCA" w:rsidRPr="00E456A3">
      <w:rPr>
        <w:rFonts w:ascii="Maiandra GD" w:eastAsia="Yu Gothic UI Semilight" w:hAnsi="Maiandra GD"/>
        <w:sz w:val="21"/>
        <w:szCs w:val="21"/>
      </w:rPr>
      <w:t xml:space="preserve"> </w:t>
    </w:r>
    <w:r w:rsidRPr="00E456A3">
      <w:rPr>
        <w:rFonts w:ascii="Maiandra GD" w:eastAsia="Yu Gothic UI Semilight" w:hAnsi="Maiandra GD"/>
        <w:sz w:val="21"/>
        <w:szCs w:val="21"/>
      </w:rPr>
      <w:t>NOVARA DI SICILIA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F0C7A9E"/>
    <w:multiLevelType w:val="hybridMultilevel"/>
    <w:tmpl w:val="DAE2A408"/>
    <w:lvl w:ilvl="0" w:tplc="6D62D688">
      <w:numFmt w:val="bullet"/>
      <w:lvlText w:val="-"/>
      <w:lvlJc w:val="left"/>
      <w:pPr>
        <w:ind w:left="720" w:hanging="360"/>
      </w:pPr>
      <w:rPr>
        <w:rFonts w:ascii="Bookman Old Style" w:eastAsia="Times New Roman" w:hAnsi="Bookman Old Styl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D420A1"/>
    <w:multiLevelType w:val="hybridMultilevel"/>
    <w:tmpl w:val="1D8AB5C8"/>
    <w:lvl w:ilvl="0" w:tplc="71C05EF4">
      <w:numFmt w:val="bullet"/>
      <w:lvlText w:val="-"/>
      <w:lvlJc w:val="left"/>
      <w:pPr>
        <w:ind w:left="720" w:hanging="360"/>
      </w:pPr>
      <w:rPr>
        <w:rFonts w:ascii="Bookman Old Style" w:eastAsia="Times New Roman" w:hAnsi="Bookman Old Styl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4354557">
    <w:abstractNumId w:val="0"/>
  </w:num>
  <w:num w:numId="2" w16cid:durableId="10932067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5A57"/>
    <w:rsid w:val="000471FF"/>
    <w:rsid w:val="00073DC3"/>
    <w:rsid w:val="000962DE"/>
    <w:rsid w:val="000C010F"/>
    <w:rsid w:val="00157C3E"/>
    <w:rsid w:val="0019126B"/>
    <w:rsid w:val="00206190"/>
    <w:rsid w:val="00217DBE"/>
    <w:rsid w:val="00250DE4"/>
    <w:rsid w:val="002A58D0"/>
    <w:rsid w:val="002F54C6"/>
    <w:rsid w:val="00327843"/>
    <w:rsid w:val="003575CA"/>
    <w:rsid w:val="00386CCA"/>
    <w:rsid w:val="00387153"/>
    <w:rsid w:val="003E7E08"/>
    <w:rsid w:val="00436D1A"/>
    <w:rsid w:val="004434E2"/>
    <w:rsid w:val="004475B6"/>
    <w:rsid w:val="004617D1"/>
    <w:rsid w:val="00472312"/>
    <w:rsid w:val="00592EA0"/>
    <w:rsid w:val="006115A6"/>
    <w:rsid w:val="006F448F"/>
    <w:rsid w:val="00703384"/>
    <w:rsid w:val="007421FA"/>
    <w:rsid w:val="00761335"/>
    <w:rsid w:val="0079434B"/>
    <w:rsid w:val="00820D63"/>
    <w:rsid w:val="008446B7"/>
    <w:rsid w:val="00860406"/>
    <w:rsid w:val="00866877"/>
    <w:rsid w:val="00890353"/>
    <w:rsid w:val="008B6077"/>
    <w:rsid w:val="008E5E89"/>
    <w:rsid w:val="008E728A"/>
    <w:rsid w:val="00940869"/>
    <w:rsid w:val="00974BB0"/>
    <w:rsid w:val="009F634A"/>
    <w:rsid w:val="00A8415F"/>
    <w:rsid w:val="00A8778A"/>
    <w:rsid w:val="00A956A2"/>
    <w:rsid w:val="00AC5732"/>
    <w:rsid w:val="00AE2BB0"/>
    <w:rsid w:val="00AF17D1"/>
    <w:rsid w:val="00B70E87"/>
    <w:rsid w:val="00B876C3"/>
    <w:rsid w:val="00BB5A57"/>
    <w:rsid w:val="00BD1CF3"/>
    <w:rsid w:val="00C83682"/>
    <w:rsid w:val="00D0580E"/>
    <w:rsid w:val="00D55F95"/>
    <w:rsid w:val="00D602BA"/>
    <w:rsid w:val="00DB6818"/>
    <w:rsid w:val="00DD240F"/>
    <w:rsid w:val="00DF4B30"/>
    <w:rsid w:val="00E40781"/>
    <w:rsid w:val="00E456A3"/>
    <w:rsid w:val="00E50D1D"/>
    <w:rsid w:val="00EB3BA2"/>
    <w:rsid w:val="00EC58AB"/>
    <w:rsid w:val="00EF6728"/>
    <w:rsid w:val="00F110ED"/>
    <w:rsid w:val="00F3113E"/>
    <w:rsid w:val="00F71EC3"/>
    <w:rsid w:val="00FC067A"/>
    <w:rsid w:val="00FD1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FA3F1B"/>
  <w15:docId w15:val="{8933FEAA-9C68-4998-A18E-A3014CC785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434E2"/>
    <w:rPr>
      <w:rFonts w:ascii="Times New Roman" w:eastAsia="Times New Roman" w:hAnsi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rsid w:val="004434E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4434E2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Didascalia">
    <w:name w:val="caption"/>
    <w:basedOn w:val="Normale"/>
    <w:next w:val="Normale"/>
    <w:qFormat/>
    <w:rsid w:val="004434E2"/>
    <w:pPr>
      <w:jc w:val="center"/>
    </w:pPr>
    <w:rPr>
      <w:b/>
      <w:sz w:val="20"/>
      <w:szCs w:val="20"/>
    </w:rPr>
  </w:style>
  <w:style w:type="character" w:styleId="Collegamentoipertestuale">
    <w:name w:val="Hyperlink"/>
    <w:rsid w:val="004434E2"/>
    <w:rPr>
      <w:color w:val="0000FF"/>
      <w:u w:val="single"/>
    </w:rPr>
  </w:style>
  <w:style w:type="paragraph" w:customStyle="1" w:styleId="Paragrafoelenco1">
    <w:name w:val="Paragrafo elenco1"/>
    <w:basedOn w:val="Normale"/>
    <w:rsid w:val="007421FA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46B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8446B7"/>
    <w:rPr>
      <w:rFonts w:ascii="Times New Roman" w:eastAsia="Times New Roman" w:hAnsi="Times New Roman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575CA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575CA"/>
    <w:rPr>
      <w:rFonts w:ascii="Tahoma" w:eastAsia="Times New Roman" w:hAnsi="Tahoma" w:cs="Tahoma"/>
      <w:sz w:val="16"/>
      <w:szCs w:val="16"/>
    </w:rPr>
  </w:style>
  <w:style w:type="character" w:customStyle="1" w:styleId="Menzionenonrisolta1">
    <w:name w:val="Menzione non risolta1"/>
    <w:uiPriority w:val="99"/>
    <w:semiHidden/>
    <w:unhideWhenUsed/>
    <w:rsid w:val="00820D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meic81600n@pec.istruzione.it" TargetMode="External"/><Relationship Id="rId1" Type="http://schemas.openxmlformats.org/officeDocument/2006/relationships/hyperlink" Target="mailto:meic81600n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emf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ranco\Desktop\Carta%20intestata%2023-24%20-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23-24 -</Template>
  <TotalTime>1</TotalTime>
  <Pages>2</Pages>
  <Words>241</Words>
  <Characters>1376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1614</CharactersWithSpaces>
  <SharedDoc>false</SharedDoc>
  <HLinks>
    <vt:vector size="12" baseType="variant">
      <vt:variant>
        <vt:i4>4915313</vt:i4>
      </vt:variant>
      <vt:variant>
        <vt:i4>3</vt:i4>
      </vt:variant>
      <vt:variant>
        <vt:i4>0</vt:i4>
      </vt:variant>
      <vt:variant>
        <vt:i4>5</vt:i4>
      </vt:variant>
      <vt:variant>
        <vt:lpwstr>mailto:meic81600n@pec.istruzione.it</vt:lpwstr>
      </vt:variant>
      <vt:variant>
        <vt:lpwstr/>
      </vt:variant>
      <vt:variant>
        <vt:i4>98</vt:i4>
      </vt:variant>
      <vt:variant>
        <vt:i4>0</vt:i4>
      </vt:variant>
      <vt:variant>
        <vt:i4>0</vt:i4>
      </vt:variant>
      <vt:variant>
        <vt:i4>5</vt:i4>
      </vt:variant>
      <vt:variant>
        <vt:lpwstr>mailto:meic81600n@istruzione.it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cp:lastModifiedBy>Magazzino EgeaMusic</cp:lastModifiedBy>
  <cp:revision>1</cp:revision>
  <cp:lastPrinted>2023-09-02T15:01:00Z</cp:lastPrinted>
  <dcterms:created xsi:type="dcterms:W3CDTF">2024-06-03T18:39:00Z</dcterms:created>
  <dcterms:modified xsi:type="dcterms:W3CDTF">2024-06-03T18:40:00Z</dcterms:modified>
</cp:coreProperties>
</file>